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91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30"/>
        <w:gridCol w:w="4830"/>
        <w:gridCol w:w="631"/>
      </w:tblGrid>
      <w:tr w:rsidR="005C4377" w:rsidRPr="00D25EAE" w:rsidTr="00B30CC8">
        <w:trPr>
          <w:gridAfter w:val="1"/>
          <w:wAfter w:w="631" w:type="dxa"/>
          <w:trHeight w:val="270"/>
          <w:tblCellSpacing w:w="0" w:type="dxa"/>
        </w:trPr>
        <w:tc>
          <w:tcPr>
            <w:tcW w:w="4830" w:type="dxa"/>
          </w:tcPr>
          <w:p w:rsidR="005C4377" w:rsidRPr="00977520" w:rsidRDefault="005C4377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830" w:type="dxa"/>
          </w:tcPr>
          <w:p w:rsidR="005C4377" w:rsidRPr="00B83F75" w:rsidRDefault="005C4377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 xml:space="preserve">                                                        </w:t>
            </w:r>
            <w:r w:rsidRPr="00D25EAE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Образец №</w:t>
            </w:r>
            <w:r w:rsidRPr="00D25EAE"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>11</w:t>
            </w:r>
          </w:p>
        </w:tc>
      </w:tr>
      <w:tr w:rsidR="005C4377" w:rsidRPr="00D25EAE" w:rsidTr="00B30CC8">
        <w:trPr>
          <w:gridAfter w:val="1"/>
          <w:wAfter w:w="631" w:type="dxa"/>
          <w:trHeight w:val="283"/>
          <w:tblCellSpacing w:w="0" w:type="dxa"/>
        </w:trPr>
        <w:tc>
          <w:tcPr>
            <w:tcW w:w="4830" w:type="dxa"/>
          </w:tcPr>
          <w:p w:rsidR="005C4377" w:rsidRPr="00977520" w:rsidRDefault="005C4377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830" w:type="dxa"/>
          </w:tcPr>
          <w:p w:rsidR="005C4377" w:rsidRPr="00D25EAE" w:rsidRDefault="005C4377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5C4377" w:rsidRPr="00A71BE8" w:rsidTr="00B30CC8">
        <w:trPr>
          <w:trHeight w:val="1076"/>
          <w:tblCellSpacing w:w="0" w:type="dxa"/>
        </w:trPr>
        <w:tc>
          <w:tcPr>
            <w:tcW w:w="10291" w:type="dxa"/>
            <w:gridSpan w:val="3"/>
          </w:tcPr>
          <w:p w:rsidR="005C4377" w:rsidRPr="00977520" w:rsidRDefault="005C4377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5C4377" w:rsidRPr="00AF1CDD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ДЕКЛАРАЦИЯ</w:t>
            </w:r>
          </w:p>
          <w:p w:rsidR="005C4377" w:rsidRPr="00AF1CDD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1CDD">
              <w:rPr>
                <w:rFonts w:ascii="Times New Roman" w:hAnsi="Times New Roman"/>
                <w:b/>
                <w:sz w:val="24"/>
                <w:szCs w:val="24"/>
              </w:rPr>
              <w:t xml:space="preserve">за липса на свързаност с друг участник по чл. 55, ал. 7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от </w:t>
            </w:r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ЗОП, както и за липса</w:t>
            </w:r>
          </w:p>
          <w:p w:rsidR="005C4377" w:rsidRPr="0087422E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F1CDD">
              <w:rPr>
                <w:rFonts w:ascii="Times New Roman" w:hAnsi="Times New Roman"/>
                <w:b/>
                <w:sz w:val="24"/>
                <w:szCs w:val="24"/>
              </w:rPr>
              <w:t xml:space="preserve">на обстоятелство по чл. 8, ал. 8, т. 2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от </w:t>
            </w:r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ЗОП</w:t>
            </w:r>
          </w:p>
        </w:tc>
      </w:tr>
      <w:tr w:rsidR="005C4377" w:rsidRPr="00A71BE8" w:rsidTr="00B30CC8">
        <w:trPr>
          <w:trHeight w:val="800"/>
          <w:tblCellSpacing w:w="0" w:type="dxa"/>
        </w:trPr>
        <w:tc>
          <w:tcPr>
            <w:tcW w:w="10291" w:type="dxa"/>
            <w:gridSpan w:val="3"/>
          </w:tcPr>
          <w:p w:rsidR="005C4377" w:rsidRPr="00D25EAE" w:rsidRDefault="005C4377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Подписаният/ата ...........................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...............................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</w:t>
            </w:r>
          </w:p>
        </w:tc>
      </w:tr>
      <w:tr w:rsidR="005C4377" w:rsidRPr="00A71BE8" w:rsidTr="00B30CC8">
        <w:trPr>
          <w:trHeight w:val="247"/>
          <w:tblCellSpacing w:w="0" w:type="dxa"/>
        </w:trPr>
        <w:tc>
          <w:tcPr>
            <w:tcW w:w="10291" w:type="dxa"/>
            <w:gridSpan w:val="3"/>
          </w:tcPr>
          <w:p w:rsidR="005C4377" w:rsidRPr="00D25EAE" w:rsidRDefault="005C4377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D25EAE">
              <w:rPr>
                <w:rFonts w:ascii="Times New Roman" w:hAnsi="Times New Roman"/>
                <w:i/>
                <w:iCs/>
              </w:rPr>
              <w:t>(трите имена)</w:t>
            </w:r>
          </w:p>
        </w:tc>
      </w:tr>
      <w:tr w:rsidR="005C4377" w:rsidRPr="00A71BE8" w:rsidTr="00B30CC8">
        <w:trPr>
          <w:trHeight w:val="538"/>
          <w:tblCellSpacing w:w="0" w:type="dxa"/>
        </w:trPr>
        <w:tc>
          <w:tcPr>
            <w:tcW w:w="10291" w:type="dxa"/>
            <w:gridSpan w:val="3"/>
          </w:tcPr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данни по документ за самоличност ..........................................................................................</w:t>
            </w:r>
          </w:p>
        </w:tc>
      </w:tr>
      <w:tr w:rsidR="005C4377" w:rsidRPr="00A71BE8" w:rsidTr="00B30CC8">
        <w:trPr>
          <w:trHeight w:val="233"/>
          <w:tblCellSpacing w:w="0" w:type="dxa"/>
        </w:trPr>
        <w:tc>
          <w:tcPr>
            <w:tcW w:w="10291" w:type="dxa"/>
            <w:gridSpan w:val="3"/>
          </w:tcPr>
          <w:p w:rsidR="005C4377" w:rsidRPr="00D25EAE" w:rsidRDefault="005C4377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D25EAE">
              <w:rPr>
                <w:rFonts w:ascii="Times New Roman" w:hAnsi="Times New Roman"/>
                <w:i/>
                <w:iCs/>
              </w:rPr>
              <w:t>(номер на лична карта, дата, орган и място на издаването)</w:t>
            </w:r>
          </w:p>
        </w:tc>
      </w:tr>
      <w:tr w:rsidR="005C4377" w:rsidRPr="00A71BE8" w:rsidTr="00B30CC8">
        <w:trPr>
          <w:trHeight w:val="538"/>
          <w:tblCellSpacing w:w="0" w:type="dxa"/>
        </w:trPr>
        <w:tc>
          <w:tcPr>
            <w:tcW w:w="10291" w:type="dxa"/>
            <w:gridSpan w:val="3"/>
          </w:tcPr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в качеството си на ........................................................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...........................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>..................................</w:t>
            </w:r>
          </w:p>
        </w:tc>
      </w:tr>
      <w:tr w:rsidR="005C4377" w:rsidRPr="00A71BE8" w:rsidTr="00B30CC8">
        <w:trPr>
          <w:trHeight w:val="247"/>
          <w:tblCellSpacing w:w="0" w:type="dxa"/>
        </w:trPr>
        <w:tc>
          <w:tcPr>
            <w:tcW w:w="10291" w:type="dxa"/>
            <w:gridSpan w:val="3"/>
          </w:tcPr>
          <w:p w:rsidR="005C4377" w:rsidRPr="00D25EAE" w:rsidRDefault="005C4377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D25EAE">
              <w:rPr>
                <w:rFonts w:ascii="Times New Roman" w:hAnsi="Times New Roman"/>
                <w:i/>
                <w:iCs/>
              </w:rPr>
              <w:t>(длъжност)</w:t>
            </w:r>
          </w:p>
        </w:tc>
      </w:tr>
      <w:tr w:rsidR="005C4377" w:rsidRPr="00A71BE8" w:rsidTr="00B30CC8">
        <w:trPr>
          <w:trHeight w:val="538"/>
          <w:tblCellSpacing w:w="0" w:type="dxa"/>
        </w:trPr>
        <w:tc>
          <w:tcPr>
            <w:tcW w:w="10291" w:type="dxa"/>
            <w:gridSpan w:val="3"/>
          </w:tcPr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на ...................................................................................................................................................</w:t>
            </w:r>
          </w:p>
        </w:tc>
      </w:tr>
      <w:tr w:rsidR="005C4377" w:rsidRPr="00A71BE8" w:rsidTr="00B30CC8">
        <w:trPr>
          <w:trHeight w:val="247"/>
          <w:tblCellSpacing w:w="0" w:type="dxa"/>
        </w:trPr>
        <w:tc>
          <w:tcPr>
            <w:tcW w:w="10291" w:type="dxa"/>
            <w:gridSpan w:val="3"/>
          </w:tcPr>
          <w:p w:rsidR="005C4377" w:rsidRPr="00D25EAE" w:rsidRDefault="005C4377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D25EAE">
              <w:rPr>
                <w:rFonts w:ascii="Times New Roman" w:hAnsi="Times New Roman"/>
                <w:i/>
                <w:iCs/>
              </w:rPr>
              <w:t>(наименование на участника)</w:t>
            </w:r>
          </w:p>
        </w:tc>
      </w:tr>
      <w:tr w:rsidR="005C4377" w:rsidRPr="00A71BE8" w:rsidTr="00B30CC8">
        <w:trPr>
          <w:trHeight w:val="538"/>
          <w:tblCellSpacing w:w="0" w:type="dxa"/>
        </w:trPr>
        <w:tc>
          <w:tcPr>
            <w:tcW w:w="10291" w:type="dxa"/>
            <w:gridSpan w:val="3"/>
          </w:tcPr>
          <w:p w:rsidR="005C4377" w:rsidRPr="00A71BE8" w:rsidRDefault="005C4377" w:rsidP="00094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4377" w:rsidRPr="00A71BE8" w:rsidRDefault="005C4377" w:rsidP="00094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ЕИК/БУЛСТАТ  ...............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..............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 xml:space="preserve">............– участник в процедура за възлагане на </w:t>
            </w:r>
          </w:p>
        </w:tc>
      </w:tr>
      <w:tr w:rsidR="005C4377" w:rsidRPr="00A71BE8" w:rsidTr="00B30CC8">
        <w:trPr>
          <w:trHeight w:val="1061"/>
          <w:tblCellSpacing w:w="0" w:type="dxa"/>
        </w:trPr>
        <w:tc>
          <w:tcPr>
            <w:tcW w:w="10291" w:type="dxa"/>
            <w:gridSpan w:val="3"/>
          </w:tcPr>
          <w:p w:rsidR="005C4377" w:rsidRPr="00077798" w:rsidRDefault="005C4377" w:rsidP="00077798">
            <w:pPr>
              <w:pStyle w:val="NormalWeb"/>
              <w:spacing w:after="0"/>
              <w:jc w:val="center"/>
              <w:rPr>
                <w:b/>
                <w:bCs/>
              </w:rPr>
            </w:pPr>
            <w:r w:rsidRPr="00223ACC">
              <w:t>обществена поръчка с предмет:</w:t>
            </w:r>
            <w:r>
              <w:rPr>
                <w:b/>
              </w:rPr>
              <w:t xml:space="preserve"> </w:t>
            </w:r>
            <w:r w:rsidRPr="00873BCB">
              <w:t>„Доставка на хранителни продукти</w:t>
            </w:r>
            <w:r w:rsidRPr="00873BCB">
              <w:rPr>
                <w:rStyle w:val="Strong"/>
                <w:color w:val="000000"/>
                <w:shd w:val="clear" w:color="auto" w:fill="FFFFFF"/>
              </w:rPr>
              <w:t xml:space="preserve"> </w:t>
            </w:r>
            <w:r w:rsidRPr="00873BCB">
              <w:rPr>
                <w:rStyle w:val="Strong"/>
                <w:b w:val="0"/>
                <w:bCs/>
                <w:color w:val="000000"/>
                <w:shd w:val="clear" w:color="auto" w:fill="FFFFFF"/>
              </w:rPr>
              <w:t>за нуждите на ЦДГ „Щастливо детство” с. Долни Луковит, общ. Искър, по обособени позиции”</w:t>
            </w:r>
            <w:r>
              <w:rPr>
                <w:rStyle w:val="Strong"/>
                <w:color w:val="000000"/>
                <w:shd w:val="clear" w:color="auto" w:fill="FFFFFF"/>
              </w:rPr>
              <w:t xml:space="preserve"> както следва:</w:t>
            </w:r>
            <w:bookmarkStart w:id="0" w:name="_GoBack"/>
            <w:bookmarkEnd w:id="0"/>
          </w:p>
          <w:p w:rsidR="005C4377" w:rsidRPr="00D25EAE" w:rsidRDefault="005C4377" w:rsidP="00D91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E43BC">
              <w:rPr>
                <w:rFonts w:ascii="Times New Roman" w:hAnsi="Times New Roman"/>
                <w:b/>
                <w:i/>
                <w:sz w:val="24"/>
                <w:szCs w:val="24"/>
              </w:rPr>
              <w:t>По обособена позиция:</w:t>
            </w:r>
            <w:r w:rsidRPr="00AE43BC">
              <w:rPr>
                <w:rFonts w:ascii="Times New Roman" w:hAnsi="Times New Roman"/>
                <w:b/>
                <w:sz w:val="24"/>
                <w:szCs w:val="24"/>
              </w:rPr>
              <w:t xml:space="preserve"> ……………………</w:t>
            </w:r>
            <w:r w:rsidRPr="00AE43B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</w:t>
            </w:r>
            <w:r w:rsidRPr="00AE43BC">
              <w:rPr>
                <w:rFonts w:ascii="Times New Roman" w:hAnsi="Times New Roman"/>
                <w:b/>
                <w:sz w:val="24"/>
                <w:szCs w:val="24"/>
              </w:rPr>
              <w:t>….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.................................................................................</w:t>
            </w:r>
            <w:r w:rsidRPr="00AE43B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E43BC">
              <w:rPr>
                <w:rFonts w:ascii="Times New Roman" w:hAnsi="Times New Roman"/>
                <w:b/>
                <w:i/>
                <w:sz w:val="24"/>
                <w:szCs w:val="24"/>
              </w:rPr>
              <w:t>(изписва се наименованието на обособената позиция</w:t>
            </w:r>
            <w:r w:rsidRPr="00AE43BC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)</w:t>
            </w:r>
            <w:r w:rsidRPr="00AE43BC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</w:tc>
      </w:tr>
      <w:tr w:rsidR="005C4377" w:rsidRPr="00A71BE8" w:rsidTr="00B30CC8">
        <w:trPr>
          <w:trHeight w:val="538"/>
          <w:tblCellSpacing w:w="0" w:type="dxa"/>
        </w:trPr>
        <w:tc>
          <w:tcPr>
            <w:tcW w:w="10291" w:type="dxa"/>
            <w:gridSpan w:val="3"/>
          </w:tcPr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4377" w:rsidRPr="00D25EAE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5EAE">
              <w:rPr>
                <w:rFonts w:ascii="Times New Roman" w:hAnsi="Times New Roman"/>
                <w:b/>
                <w:sz w:val="24"/>
                <w:szCs w:val="24"/>
              </w:rPr>
              <w:t>ДЕКЛАРИРАМ:</w:t>
            </w:r>
          </w:p>
        </w:tc>
      </w:tr>
      <w:tr w:rsidR="005C4377" w:rsidRPr="00A71BE8" w:rsidTr="00B30CC8">
        <w:trPr>
          <w:trHeight w:val="1076"/>
          <w:tblCellSpacing w:w="0" w:type="dxa"/>
        </w:trPr>
        <w:tc>
          <w:tcPr>
            <w:tcW w:w="10291" w:type="dxa"/>
            <w:gridSpan w:val="3"/>
          </w:tcPr>
          <w:p w:rsidR="005C4377" w:rsidRPr="0002173F" w:rsidRDefault="005C4377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1. Представляваният от мен участник не е свързано лице по смисъла на § 1, т. 23а от допълнителните разпоредби на ЗОП или свързано предприятие по смисъла на § 1, т. 24 от допълнителните разпоредби на ЗОП с друг участник в настоящата процедура.</w:t>
            </w:r>
          </w:p>
        </w:tc>
      </w:tr>
      <w:tr w:rsidR="005C4377" w:rsidRPr="00A71BE8" w:rsidTr="00B30CC8">
        <w:trPr>
          <w:trHeight w:val="800"/>
          <w:tblCellSpacing w:w="0" w:type="dxa"/>
        </w:trPr>
        <w:tc>
          <w:tcPr>
            <w:tcW w:w="10291" w:type="dxa"/>
            <w:gridSpan w:val="3"/>
          </w:tcPr>
          <w:p w:rsidR="005C4377" w:rsidRPr="0002173F" w:rsidRDefault="005C4377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 xml:space="preserve">2. За представлявания от мен участник не са налице обстоятелствата по чл. 8, ал. 8, т. 2 ЗОП по отношение на настоящата процедура за възлагане на обществена поръчка. </w:t>
            </w:r>
          </w:p>
        </w:tc>
      </w:tr>
      <w:tr w:rsidR="005C4377" w:rsidRPr="00A71BE8" w:rsidTr="00B30CC8">
        <w:trPr>
          <w:trHeight w:val="538"/>
          <w:tblCellSpacing w:w="0" w:type="dxa"/>
        </w:trPr>
        <w:tc>
          <w:tcPr>
            <w:tcW w:w="10291" w:type="dxa"/>
            <w:gridSpan w:val="3"/>
          </w:tcPr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 xml:space="preserve">Известна ми е отговорността по чл. 313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от 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 xml:space="preserve">НК за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посочване на 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>неверни данни.</w:t>
            </w:r>
          </w:p>
        </w:tc>
      </w:tr>
    </w:tbl>
    <w:p w:rsidR="005C4377" w:rsidRDefault="005C4377" w:rsidP="00F03542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5C4377" w:rsidRPr="00A71BE8" w:rsidTr="00525117">
        <w:trPr>
          <w:tblCellSpacing w:w="0" w:type="dxa"/>
        </w:trPr>
        <w:tc>
          <w:tcPr>
            <w:tcW w:w="4815" w:type="dxa"/>
          </w:tcPr>
          <w:p w:rsidR="005C4377" w:rsidRPr="0002173F" w:rsidRDefault="005C4377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830" w:type="dxa"/>
          </w:tcPr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4377" w:rsidRPr="00D25EAE" w:rsidRDefault="005C4377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..................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>......./ ..</w:t>
            </w:r>
            <w:r>
              <w:rPr>
                <w:rFonts w:ascii="Times New Roman" w:hAnsi="Times New Roman"/>
                <w:sz w:val="24"/>
                <w:szCs w:val="24"/>
              </w:rPr>
              <w:t>.....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>................/ .........................</w:t>
            </w:r>
          </w:p>
        </w:tc>
      </w:tr>
      <w:tr w:rsidR="005C4377" w:rsidRPr="00A71BE8" w:rsidTr="00525117">
        <w:trPr>
          <w:tblCellSpacing w:w="0" w:type="dxa"/>
        </w:trPr>
        <w:tc>
          <w:tcPr>
            <w:tcW w:w="4815" w:type="dxa"/>
          </w:tcPr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Име и фамилия</w:t>
            </w:r>
          </w:p>
        </w:tc>
        <w:tc>
          <w:tcPr>
            <w:tcW w:w="4830" w:type="dxa"/>
          </w:tcPr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4377" w:rsidRPr="00D25EAE" w:rsidRDefault="005C4377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5C4377" w:rsidRPr="00A71BE8" w:rsidTr="00525117">
        <w:trPr>
          <w:tblCellSpacing w:w="0" w:type="dxa"/>
        </w:trPr>
        <w:tc>
          <w:tcPr>
            <w:tcW w:w="4815" w:type="dxa"/>
          </w:tcPr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4377" w:rsidRPr="00D25EAE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 и печат</w:t>
            </w:r>
          </w:p>
        </w:tc>
        <w:tc>
          <w:tcPr>
            <w:tcW w:w="4830" w:type="dxa"/>
          </w:tcPr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4377" w:rsidRPr="00D25EAE" w:rsidRDefault="005C4377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5C4377" w:rsidRPr="00A71BE8" w:rsidTr="00525117">
        <w:trPr>
          <w:tblCellSpacing w:w="0" w:type="dxa"/>
        </w:trPr>
        <w:tc>
          <w:tcPr>
            <w:tcW w:w="4815" w:type="dxa"/>
          </w:tcPr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5C4377" w:rsidRPr="00A71BE8" w:rsidRDefault="005C4377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4377" w:rsidRPr="0066077D" w:rsidRDefault="005C4377" w:rsidP="0066077D">
      <w:pPr>
        <w:ind w:firstLine="720"/>
        <w:jc w:val="center"/>
        <w:rPr>
          <w:rFonts w:ascii="Times New Roman" w:hAnsi="Times New Roman"/>
          <w:b/>
          <w:i/>
          <w:sz w:val="24"/>
          <w:szCs w:val="24"/>
          <w:lang w:val="bg-BG"/>
        </w:rPr>
      </w:pPr>
      <w:r w:rsidRPr="0066077D">
        <w:rPr>
          <w:rFonts w:ascii="Times New Roman" w:hAnsi="Times New Roman"/>
          <w:b/>
          <w:i/>
          <w:sz w:val="24"/>
          <w:szCs w:val="24"/>
          <w:lang w:val="bg-BG"/>
        </w:rPr>
        <w:t xml:space="preserve">Забележка: Образеца </w:t>
      </w:r>
      <w:r w:rsidRPr="0066077D">
        <w:rPr>
          <w:rFonts w:ascii="Times New Roman" w:hAnsi="Times New Roman"/>
          <w:b/>
          <w:i/>
          <w:sz w:val="24"/>
          <w:szCs w:val="24"/>
        </w:rPr>
        <w:t>се подава за всяка една позиция по отделно</w:t>
      </w:r>
      <w:r w:rsidRPr="0066077D">
        <w:rPr>
          <w:rFonts w:ascii="Times New Roman" w:hAnsi="Times New Roman"/>
          <w:b/>
          <w:i/>
          <w:sz w:val="24"/>
          <w:szCs w:val="24"/>
          <w:lang w:val="bg-BG"/>
        </w:rPr>
        <w:t xml:space="preserve"> </w:t>
      </w:r>
      <w:r w:rsidRPr="0066077D">
        <w:rPr>
          <w:rFonts w:ascii="Times New Roman" w:hAnsi="Times New Roman"/>
          <w:b/>
          <w:i/>
          <w:sz w:val="24"/>
          <w:szCs w:val="24"/>
        </w:rPr>
        <w:t>!</w:t>
      </w:r>
    </w:p>
    <w:p w:rsidR="005C4377" w:rsidRPr="00E01A8F" w:rsidRDefault="005C4377" w:rsidP="00B30CC8">
      <w:pPr>
        <w:pStyle w:val="NormalWeb"/>
        <w:spacing w:after="0"/>
        <w:jc w:val="both"/>
      </w:pPr>
    </w:p>
    <w:p w:rsidR="005C4377" w:rsidRPr="003749E4" w:rsidRDefault="005C4377" w:rsidP="00F03542">
      <w:pPr>
        <w:rPr>
          <w:rFonts w:ascii="Times New Roman" w:hAnsi="Times New Roman"/>
          <w:sz w:val="24"/>
          <w:szCs w:val="24"/>
        </w:rPr>
      </w:pPr>
    </w:p>
    <w:sectPr w:rsidR="005C4377" w:rsidRPr="003749E4" w:rsidSect="0033206D">
      <w:headerReference w:type="default" r:id="rId6"/>
      <w:pgSz w:w="12240" w:h="15840"/>
      <w:pgMar w:top="591" w:right="1440" w:bottom="360" w:left="1440" w:header="36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377" w:rsidRDefault="005C4377">
      <w:r>
        <w:separator/>
      </w:r>
    </w:p>
  </w:endnote>
  <w:endnote w:type="continuationSeparator" w:id="0">
    <w:p w:rsidR="005C4377" w:rsidRDefault="005C4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377" w:rsidRDefault="005C4377">
      <w:r>
        <w:separator/>
      </w:r>
    </w:p>
  </w:footnote>
  <w:footnote w:type="continuationSeparator" w:id="0">
    <w:p w:rsidR="005C4377" w:rsidRDefault="005C43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377" w:rsidRPr="00873BCB" w:rsidRDefault="005C4377" w:rsidP="00077798">
    <w:pPr>
      <w:pStyle w:val="NormalWeb"/>
      <w:spacing w:after="0"/>
      <w:jc w:val="center"/>
      <w:rPr>
        <w:b/>
        <w:bCs/>
      </w:rPr>
    </w:pPr>
    <w:r>
      <w:t>От</w:t>
    </w:r>
    <w:r w:rsidRPr="00131701">
      <w:t>к</w:t>
    </w:r>
    <w:r>
      <w:t>р</w:t>
    </w:r>
    <w:r w:rsidRPr="00131701">
      <w:t>ита процедура за възлагане на обществена порчъка с предмет:</w:t>
    </w:r>
    <w:r>
      <w:rPr>
        <w:b/>
      </w:rPr>
      <w:t xml:space="preserve"> </w:t>
    </w:r>
    <w:r w:rsidRPr="00873BCB">
      <w:t>„Доставка на хранителни продукти</w:t>
    </w:r>
    <w:r w:rsidRPr="00873BCB">
      <w:rPr>
        <w:rStyle w:val="Strong"/>
        <w:color w:val="000000"/>
        <w:shd w:val="clear" w:color="auto" w:fill="FFFFFF"/>
      </w:rPr>
      <w:t xml:space="preserve"> </w:t>
    </w:r>
    <w:r w:rsidRPr="00873BCB">
      <w:rPr>
        <w:rStyle w:val="Strong"/>
        <w:b w:val="0"/>
        <w:bCs/>
        <w:color w:val="000000"/>
        <w:shd w:val="clear" w:color="auto" w:fill="FFFFFF"/>
      </w:rPr>
      <w:t>за нуждите на ЦДГ „Щастливо детство” с. Долни Луковит, общ. Искър, по обособени позиции”</w:t>
    </w:r>
  </w:p>
  <w:p w:rsidR="005C4377" w:rsidRPr="00077798" w:rsidRDefault="005C4377" w:rsidP="0007779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11E74"/>
    <w:rsid w:val="00020E54"/>
    <w:rsid w:val="0002173F"/>
    <w:rsid w:val="00027276"/>
    <w:rsid w:val="00077798"/>
    <w:rsid w:val="000855CD"/>
    <w:rsid w:val="0009433A"/>
    <w:rsid w:val="000D6F67"/>
    <w:rsid w:val="00131701"/>
    <w:rsid w:val="00131940"/>
    <w:rsid w:val="001348D2"/>
    <w:rsid w:val="001614F8"/>
    <w:rsid w:val="001E13A2"/>
    <w:rsid w:val="00223ACC"/>
    <w:rsid w:val="00227F73"/>
    <w:rsid w:val="002A2F84"/>
    <w:rsid w:val="002C04EF"/>
    <w:rsid w:val="002E16FC"/>
    <w:rsid w:val="00302DFD"/>
    <w:rsid w:val="0033206D"/>
    <w:rsid w:val="00333F8E"/>
    <w:rsid w:val="00342F97"/>
    <w:rsid w:val="003749E4"/>
    <w:rsid w:val="003A3ED8"/>
    <w:rsid w:val="003B09BE"/>
    <w:rsid w:val="003B7087"/>
    <w:rsid w:val="003C50C0"/>
    <w:rsid w:val="003E7356"/>
    <w:rsid w:val="00402E5C"/>
    <w:rsid w:val="004D1211"/>
    <w:rsid w:val="00516526"/>
    <w:rsid w:val="00525117"/>
    <w:rsid w:val="00553FD8"/>
    <w:rsid w:val="00584E25"/>
    <w:rsid w:val="005A3F36"/>
    <w:rsid w:val="005C4377"/>
    <w:rsid w:val="00610F0F"/>
    <w:rsid w:val="0066077D"/>
    <w:rsid w:val="00695687"/>
    <w:rsid w:val="006A082A"/>
    <w:rsid w:val="006E1DFF"/>
    <w:rsid w:val="006F60B5"/>
    <w:rsid w:val="00710C5B"/>
    <w:rsid w:val="007403D6"/>
    <w:rsid w:val="0074197C"/>
    <w:rsid w:val="00793B0C"/>
    <w:rsid w:val="007E05EB"/>
    <w:rsid w:val="007F441F"/>
    <w:rsid w:val="00817AF0"/>
    <w:rsid w:val="008456CC"/>
    <w:rsid w:val="00873BCB"/>
    <w:rsid w:val="0087422E"/>
    <w:rsid w:val="008925CF"/>
    <w:rsid w:val="008E0D19"/>
    <w:rsid w:val="00923B76"/>
    <w:rsid w:val="00925D14"/>
    <w:rsid w:val="00977520"/>
    <w:rsid w:val="009D1849"/>
    <w:rsid w:val="00A55A7A"/>
    <w:rsid w:val="00A6375D"/>
    <w:rsid w:val="00A71BE8"/>
    <w:rsid w:val="00AE43BC"/>
    <w:rsid w:val="00AE4DB6"/>
    <w:rsid w:val="00AF1CDD"/>
    <w:rsid w:val="00B218AF"/>
    <w:rsid w:val="00B30CC8"/>
    <w:rsid w:val="00B83F75"/>
    <w:rsid w:val="00BC6ECE"/>
    <w:rsid w:val="00BC71C8"/>
    <w:rsid w:val="00BE7297"/>
    <w:rsid w:val="00BF275D"/>
    <w:rsid w:val="00C16CB3"/>
    <w:rsid w:val="00C4361E"/>
    <w:rsid w:val="00C66251"/>
    <w:rsid w:val="00CC6BC8"/>
    <w:rsid w:val="00D12EE9"/>
    <w:rsid w:val="00D25EAE"/>
    <w:rsid w:val="00D76D44"/>
    <w:rsid w:val="00D911F1"/>
    <w:rsid w:val="00E01A8F"/>
    <w:rsid w:val="00E177FA"/>
    <w:rsid w:val="00E72C35"/>
    <w:rsid w:val="00E966B8"/>
    <w:rsid w:val="00EA56BE"/>
    <w:rsid w:val="00EB02BC"/>
    <w:rsid w:val="00F03542"/>
    <w:rsid w:val="00F151D4"/>
    <w:rsid w:val="00F168C0"/>
    <w:rsid w:val="00F710A4"/>
    <w:rsid w:val="00F758EF"/>
    <w:rsid w:val="00FB3D05"/>
    <w:rsid w:val="00FE5C52"/>
    <w:rsid w:val="00FF0D0E"/>
    <w:rsid w:val="00FF7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25EA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3D05"/>
    <w:rPr>
      <w:rFonts w:eastAsia="Times New Roman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D25EA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3D05"/>
    <w:rPr>
      <w:rFonts w:eastAsia="Times New Roman" w:cs="Times New Roman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F758EF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F758EF"/>
    <w:rPr>
      <w:rFonts w:ascii="Arial" w:hAnsi="Arial"/>
      <w:b/>
      <w:spacing w:val="2"/>
      <w:sz w:val="10"/>
      <w:u w:val="none"/>
      <w:effect w:val="none"/>
    </w:rPr>
  </w:style>
  <w:style w:type="character" w:customStyle="1" w:styleId="CharChar4">
    <w:name w:val="Char Char4"/>
    <w:uiPriority w:val="99"/>
    <w:locked/>
    <w:rsid w:val="00020E54"/>
    <w:rPr>
      <w:sz w:val="24"/>
    </w:rPr>
  </w:style>
  <w:style w:type="paragraph" w:styleId="NormalWeb">
    <w:name w:val="Normal (Web)"/>
    <w:basedOn w:val="Normal"/>
    <w:uiPriority w:val="99"/>
    <w:rsid w:val="003E7356"/>
    <w:rPr>
      <w:rFonts w:ascii="Times New Roman" w:hAnsi="Times New Roman"/>
      <w:sz w:val="24"/>
      <w:szCs w:val="24"/>
      <w:lang w:val="bg-BG"/>
    </w:rPr>
  </w:style>
  <w:style w:type="character" w:styleId="Strong">
    <w:name w:val="Strong"/>
    <w:basedOn w:val="DefaultParagraphFont"/>
    <w:uiPriority w:val="99"/>
    <w:qFormat/>
    <w:locked/>
    <w:rsid w:val="003E7356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76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328</Words>
  <Characters>1875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ISKAR 7</cp:lastModifiedBy>
  <cp:revision>15</cp:revision>
  <dcterms:created xsi:type="dcterms:W3CDTF">2016-01-21T13:33:00Z</dcterms:created>
  <dcterms:modified xsi:type="dcterms:W3CDTF">2016-04-07T08:04:00Z</dcterms:modified>
</cp:coreProperties>
</file>